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CB664" w14:textId="77777777" w:rsidR="00901241" w:rsidRDefault="00901241" w:rsidP="009012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CLESON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fl.1457)</w:t>
      </w:r>
    </w:p>
    <w:p w14:paraId="767DC123" w14:textId="77777777" w:rsidR="00901241" w:rsidRDefault="00901241" w:rsidP="009012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Gentleman.</w:t>
      </w:r>
    </w:p>
    <w:p w14:paraId="51675F5D" w14:textId="77777777" w:rsidR="00901241" w:rsidRDefault="00901241" w:rsidP="00901241">
      <w:pPr>
        <w:pStyle w:val="NoSpacing"/>
        <w:rPr>
          <w:rFonts w:cs="Times New Roman"/>
          <w:szCs w:val="24"/>
        </w:rPr>
      </w:pPr>
    </w:p>
    <w:p w14:paraId="05C2522C" w14:textId="77777777" w:rsidR="00901241" w:rsidRDefault="00901241" w:rsidP="00901241">
      <w:pPr>
        <w:pStyle w:val="NoSpacing"/>
        <w:rPr>
          <w:rFonts w:cs="Times New Roman"/>
          <w:szCs w:val="24"/>
        </w:rPr>
      </w:pPr>
    </w:p>
    <w:p w14:paraId="0AD71E3B" w14:textId="77777777" w:rsidR="00901241" w:rsidRDefault="00901241" w:rsidP="009012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Dec.1457</w:t>
      </w:r>
      <w:r>
        <w:rPr>
          <w:rFonts w:cs="Times New Roman"/>
          <w:szCs w:val="24"/>
        </w:rPr>
        <w:tab/>
        <w:t>He was one of those to whom Henry Alanson of London, grocer(q.v.),</w:t>
      </w:r>
    </w:p>
    <w:p w14:paraId="79AF7268" w14:textId="77777777" w:rsidR="00901241" w:rsidRDefault="00901241" w:rsidP="009012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5AC4E9BB" w14:textId="77777777" w:rsidR="00901241" w:rsidRDefault="00901241" w:rsidP="00901241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149)</w:t>
      </w:r>
    </w:p>
    <w:p w14:paraId="4F477EC7" w14:textId="77777777" w:rsidR="00901241" w:rsidRDefault="00901241" w:rsidP="00901241">
      <w:pPr>
        <w:pStyle w:val="NoSpacing"/>
        <w:rPr>
          <w:rFonts w:cs="Times New Roman"/>
          <w:szCs w:val="24"/>
        </w:rPr>
      </w:pPr>
    </w:p>
    <w:p w14:paraId="04D77BF4" w14:textId="77777777" w:rsidR="00901241" w:rsidRDefault="00901241" w:rsidP="00901241">
      <w:pPr>
        <w:pStyle w:val="NoSpacing"/>
        <w:rPr>
          <w:rFonts w:cs="Times New Roman"/>
          <w:szCs w:val="24"/>
        </w:rPr>
      </w:pPr>
    </w:p>
    <w:p w14:paraId="59BAE315" w14:textId="77777777" w:rsidR="00901241" w:rsidRDefault="00901241" w:rsidP="0090124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July 2023</w:t>
      </w:r>
    </w:p>
    <w:p w14:paraId="5BCFF16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924AE" w14:textId="77777777" w:rsidR="00901241" w:rsidRDefault="00901241" w:rsidP="009139A6">
      <w:r>
        <w:separator/>
      </w:r>
    </w:p>
  </w:endnote>
  <w:endnote w:type="continuationSeparator" w:id="0">
    <w:p w14:paraId="056F0136" w14:textId="77777777" w:rsidR="00901241" w:rsidRDefault="009012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2C7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C5D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43F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6C5FF2" w14:textId="77777777" w:rsidR="00901241" w:rsidRDefault="00901241" w:rsidP="009139A6">
      <w:r>
        <w:separator/>
      </w:r>
    </w:p>
  </w:footnote>
  <w:footnote w:type="continuationSeparator" w:id="0">
    <w:p w14:paraId="29665F57" w14:textId="77777777" w:rsidR="00901241" w:rsidRDefault="009012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656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2F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ECB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241"/>
    <w:rsid w:val="000666E0"/>
    <w:rsid w:val="002510B7"/>
    <w:rsid w:val="005C130B"/>
    <w:rsid w:val="00826F5C"/>
    <w:rsid w:val="00901241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CA7C2"/>
  <w15:chartTrackingRefBased/>
  <w15:docId w15:val="{6669A74D-0A6D-47E9-BB90-AA030A4F0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2023-07-16T10:05:00Z</dcterms:created>
  <dcterms:modified xsi:type="dcterms:W3CDTF">2023-07-16T10:06:00Z</dcterms:modified>
</cp:coreProperties>
</file>